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47426" w14:textId="41A7E39B" w:rsidR="00BA00AB" w:rsidRDefault="00CC191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SHIPHERD</w:t>
      </w:r>
      <w:r>
        <w:rPr>
          <w:rFonts w:ascii="Times New Roman" w:hAnsi="Times New Roman" w:cs="Times New Roman"/>
          <w:sz w:val="24"/>
          <w:szCs w:val="24"/>
        </w:rPr>
        <w:t xml:space="preserve">      (d.1482)</w:t>
      </w:r>
    </w:p>
    <w:p w14:paraId="60D38A3F" w14:textId="68B1CBFE" w:rsidR="00CC1911" w:rsidRDefault="00CC191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Wheldrake.</w:t>
      </w:r>
    </w:p>
    <w:p w14:paraId="07EBC1FE" w14:textId="7A7DE444" w:rsidR="00CC1911" w:rsidRDefault="00CC191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AAB1158" w14:textId="1FC53490" w:rsidR="00CC1911" w:rsidRDefault="00CC191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7E38C0" w14:textId="5C6AC234" w:rsidR="00CC1911" w:rsidRDefault="00CC191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Nov.1482</w:t>
      </w:r>
      <w:r>
        <w:rPr>
          <w:rFonts w:ascii="Times New Roman" w:hAnsi="Times New Roman" w:cs="Times New Roman"/>
          <w:sz w:val="24"/>
          <w:szCs w:val="24"/>
        </w:rPr>
        <w:tab/>
        <w:t>Administration of his lands and possessions was granted.   (W.Y.R. p.150)</w:t>
      </w:r>
    </w:p>
    <w:p w14:paraId="06A91EF5" w14:textId="21155D38" w:rsidR="00CC1911" w:rsidRDefault="00CC191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BA5FA5F" w14:textId="3982DDDD" w:rsidR="00CC1911" w:rsidRDefault="00CC191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C862878" w14:textId="0BBB9921" w:rsidR="00CC1911" w:rsidRPr="00CC1911" w:rsidRDefault="00CC191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June 2022</w:t>
      </w:r>
    </w:p>
    <w:sectPr w:rsidR="00CC1911" w:rsidRPr="00CC191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381AA8" w14:textId="77777777" w:rsidR="00CC1911" w:rsidRDefault="00CC1911" w:rsidP="009139A6">
      <w:r>
        <w:separator/>
      </w:r>
    </w:p>
  </w:endnote>
  <w:endnote w:type="continuationSeparator" w:id="0">
    <w:p w14:paraId="386F1F3C" w14:textId="77777777" w:rsidR="00CC1911" w:rsidRDefault="00CC191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0C3F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8844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A129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B8A00F" w14:textId="77777777" w:rsidR="00CC1911" w:rsidRDefault="00CC1911" w:rsidP="009139A6">
      <w:r>
        <w:separator/>
      </w:r>
    </w:p>
  </w:footnote>
  <w:footnote w:type="continuationSeparator" w:id="0">
    <w:p w14:paraId="1C683D2B" w14:textId="77777777" w:rsidR="00CC1911" w:rsidRDefault="00CC191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6BD3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CA33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8BEA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911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CC1911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324240"/>
  <w15:chartTrackingRefBased/>
  <w15:docId w15:val="{A98ADC11-43A3-465B-837E-65E9C1A9B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2022-06-27T19:38:00Z</dcterms:created>
  <dcterms:modified xsi:type="dcterms:W3CDTF">2022-06-27T19:40:00Z</dcterms:modified>
</cp:coreProperties>
</file>